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5B" w:rsidRPr="00310DC1" w:rsidRDefault="00641A5B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641A5B" w:rsidRPr="00DB72EF" w:rsidRDefault="00641A5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41A5B" w:rsidRPr="00DB72EF" w:rsidRDefault="00641A5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41A5B" w:rsidRPr="00DB72EF" w:rsidRDefault="00641A5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41A5B" w:rsidRPr="00DB72EF" w:rsidRDefault="00641A5B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641A5B" w:rsidRPr="00DB72EF" w:rsidRDefault="00641A5B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641A5B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641A5B" w:rsidRPr="00DB72EF" w:rsidRDefault="00641A5B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641A5B" w:rsidRDefault="00641A5B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641A5B" w:rsidRDefault="00641A5B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641A5B" w:rsidRPr="005A7C3F" w:rsidRDefault="00641A5B" w:rsidP="005570CD">
      <w:pPr>
        <w:suppressAutoHyphens w:val="0"/>
        <w:autoSpaceDN w:val="0"/>
        <w:adjustRightInd w:val="0"/>
        <w:jc w:val="center"/>
        <w:rPr>
          <w:b/>
          <w:u w:val="single"/>
          <w:lang w:eastAsia="pl-PL"/>
        </w:rPr>
      </w:pPr>
      <w:r w:rsidRPr="005A7C3F">
        <w:rPr>
          <w:b/>
          <w:u w:val="single"/>
          <w:lang w:eastAsia="pl-PL"/>
        </w:rPr>
        <w:t>Dla części 1, części 2, części 3, części 4, części 5 zamówienia*</w:t>
      </w:r>
    </w:p>
    <w:p w:rsidR="00641A5B" w:rsidRPr="005A7C3F" w:rsidRDefault="00641A5B" w:rsidP="005570CD">
      <w:pPr>
        <w:suppressAutoHyphens w:val="0"/>
        <w:autoSpaceDN w:val="0"/>
        <w:adjustRightInd w:val="0"/>
        <w:jc w:val="center"/>
        <w:rPr>
          <w:b/>
          <w:bCs/>
          <w:sz w:val="20"/>
          <w:szCs w:val="20"/>
          <w:lang w:eastAsia="pl-PL"/>
        </w:rPr>
      </w:pPr>
      <w:r w:rsidRPr="005A7C3F">
        <w:rPr>
          <w:rFonts w:eastAsia="CIDFont+F1"/>
          <w:sz w:val="20"/>
          <w:szCs w:val="20"/>
          <w:lang w:eastAsia="pl-PL"/>
        </w:rPr>
        <w:t>*niepotrzebne skreślić</w:t>
      </w:r>
    </w:p>
    <w:p w:rsidR="00641A5B" w:rsidRPr="00DB72EF" w:rsidRDefault="00641A5B" w:rsidP="00DB72EF">
      <w:pPr>
        <w:autoSpaceDE/>
        <w:rPr>
          <w:i/>
          <w:color w:val="auto"/>
          <w:lang w:eastAsia="ar-SA"/>
        </w:rPr>
      </w:pPr>
    </w:p>
    <w:p w:rsidR="00641A5B" w:rsidRPr="00DB72EF" w:rsidRDefault="00641A5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641A5B" w:rsidRPr="00DB72EF" w:rsidRDefault="00641A5B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641A5B" w:rsidRPr="00DB72EF" w:rsidRDefault="00641A5B">
      <w:pPr>
        <w:autoSpaceDE/>
        <w:jc w:val="both"/>
        <w:rPr>
          <w:b/>
          <w:i/>
          <w:color w:val="auto"/>
          <w:lang w:eastAsia="ar-SA"/>
        </w:rPr>
      </w:pPr>
    </w:p>
    <w:p w:rsidR="00641A5B" w:rsidRDefault="00641A5B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641A5B" w:rsidRDefault="00641A5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641A5B" w:rsidRPr="00DB72EF" w:rsidRDefault="00641A5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41A5B" w:rsidRPr="00DB72EF" w:rsidRDefault="00641A5B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641A5B" w:rsidRDefault="00641A5B" w:rsidP="00015AF5">
      <w:pPr>
        <w:pStyle w:val="Normalny1"/>
        <w:tabs>
          <w:tab w:val="left" w:pos="2267"/>
          <w:tab w:val="center" w:pos="4536"/>
        </w:tabs>
      </w:pPr>
      <w:bookmarkStart w:id="1" w:name="_heading=h.gjdgxs" w:colFirst="0" w:colLast="0"/>
      <w:bookmarkEnd w:id="1"/>
    </w:p>
    <w:p w:rsidR="00641A5B" w:rsidRPr="00D129FC" w:rsidRDefault="00641A5B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641A5B" w:rsidRPr="00B275A6" w:rsidRDefault="00641A5B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641A5B" w:rsidRPr="00310DC1" w:rsidRDefault="00641A5B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sieci wodociągowych i sieci kanalizacji sanitarnych na terenie Gminy Święciechowa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641A5B" w:rsidRPr="00E23FD0" w:rsidRDefault="00641A5B">
      <w:pPr>
        <w:autoSpaceDE/>
        <w:jc w:val="both"/>
        <w:rPr>
          <w:color w:val="auto"/>
          <w:lang w:eastAsia="ar-SA"/>
        </w:rPr>
      </w:pPr>
    </w:p>
    <w:p w:rsidR="00641A5B" w:rsidRPr="00DB72EF" w:rsidRDefault="00641A5B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641A5B" w:rsidRPr="00DB72EF" w:rsidRDefault="00641A5B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641A5B" w:rsidRPr="00DB72EF" w:rsidRDefault="00641A5B">
      <w:pPr>
        <w:autoSpaceDE/>
        <w:jc w:val="both"/>
        <w:rPr>
          <w:lang w:eastAsia="ar-SA"/>
        </w:rPr>
      </w:pPr>
    </w:p>
    <w:p w:rsidR="00641A5B" w:rsidRPr="00DB72EF" w:rsidRDefault="00641A5B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641A5B" w:rsidRPr="00FF406D" w:rsidRDefault="00641A5B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641A5B" w:rsidRPr="00DB72EF" w:rsidRDefault="00641A5B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641A5B" w:rsidRPr="002A3B44" w:rsidRDefault="00641A5B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641A5B" w:rsidRDefault="00641A5B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641A5B" w:rsidRDefault="00641A5B" w:rsidP="00310DC1">
      <w:pPr>
        <w:jc w:val="both"/>
        <w:rPr>
          <w:b/>
          <w:i/>
          <w:color w:val="auto"/>
          <w:lang w:eastAsia="ar-SA"/>
        </w:rPr>
      </w:pPr>
    </w:p>
    <w:p w:rsidR="00641A5B" w:rsidRDefault="00641A5B" w:rsidP="00310DC1">
      <w:pPr>
        <w:jc w:val="both"/>
        <w:rPr>
          <w:b/>
          <w:i/>
          <w:color w:val="FF0000"/>
          <w:lang w:eastAsia="ar-SA"/>
        </w:rPr>
      </w:pPr>
    </w:p>
    <w:p w:rsidR="00641A5B" w:rsidRDefault="00641A5B" w:rsidP="00310DC1">
      <w:pPr>
        <w:jc w:val="both"/>
        <w:rPr>
          <w:b/>
          <w:i/>
          <w:color w:val="FF0000"/>
          <w:lang w:eastAsia="ar-SA"/>
        </w:rPr>
      </w:pPr>
    </w:p>
    <w:p w:rsidR="00641A5B" w:rsidRPr="00581979" w:rsidRDefault="00641A5B" w:rsidP="00581979">
      <w:pPr>
        <w:jc w:val="both"/>
        <w:rPr>
          <w:b/>
          <w:i/>
          <w:color w:val="FF0000"/>
          <w:lang w:eastAsia="ar-SA"/>
        </w:rPr>
      </w:pPr>
    </w:p>
    <w:p w:rsidR="00641A5B" w:rsidRPr="00581979" w:rsidRDefault="00641A5B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641A5B" w:rsidRPr="00581979" w:rsidRDefault="00641A5B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641A5B" w:rsidRPr="00581979" w:rsidRDefault="00641A5B" w:rsidP="00581979">
      <w:pPr>
        <w:jc w:val="both"/>
        <w:rPr>
          <w:iCs/>
          <w:color w:val="FF0000"/>
          <w:sz w:val="22"/>
          <w:szCs w:val="22"/>
        </w:rPr>
      </w:pPr>
    </w:p>
    <w:p w:rsidR="00641A5B" w:rsidRPr="00581979" w:rsidRDefault="00641A5B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641A5B" w:rsidRPr="00581979" w:rsidRDefault="00641A5B" w:rsidP="00581979">
      <w:pPr>
        <w:jc w:val="both"/>
        <w:rPr>
          <w:iCs/>
          <w:color w:val="FF0000"/>
          <w:sz w:val="22"/>
          <w:szCs w:val="22"/>
        </w:rPr>
      </w:pPr>
    </w:p>
    <w:p w:rsidR="00641A5B" w:rsidRPr="00581979" w:rsidRDefault="00641A5B" w:rsidP="00581979">
      <w:pPr>
        <w:rPr>
          <w:color w:val="FF0000"/>
          <w:sz w:val="22"/>
          <w:szCs w:val="22"/>
          <w:lang w:eastAsia="pl-PL"/>
        </w:rPr>
      </w:pPr>
    </w:p>
    <w:p w:rsidR="00641A5B" w:rsidRPr="00581979" w:rsidRDefault="00641A5B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641A5B" w:rsidRPr="00581979" w:rsidRDefault="00641A5B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641A5B" w:rsidRPr="00581979" w:rsidRDefault="00641A5B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641A5B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A5B" w:rsidRDefault="00641A5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641A5B" w:rsidRDefault="00641A5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A5B" w:rsidRDefault="00641A5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641A5B" w:rsidRDefault="00641A5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A5B" w:rsidRDefault="00641A5B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P.271.25.2026                                                    </w:t>
    </w:r>
  </w:p>
  <w:p w:rsidR="00641A5B" w:rsidRDefault="00641A5B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07E30"/>
    <w:rsid w:val="00015AF5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2720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04110"/>
    <w:rsid w:val="00310DC1"/>
    <w:rsid w:val="00322BE8"/>
    <w:rsid w:val="00327870"/>
    <w:rsid w:val="003309D0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55E4"/>
    <w:rsid w:val="005066D0"/>
    <w:rsid w:val="00523C16"/>
    <w:rsid w:val="00542CCB"/>
    <w:rsid w:val="00544E5B"/>
    <w:rsid w:val="005570A0"/>
    <w:rsid w:val="005570CD"/>
    <w:rsid w:val="00570BF5"/>
    <w:rsid w:val="00572248"/>
    <w:rsid w:val="005765D3"/>
    <w:rsid w:val="00581979"/>
    <w:rsid w:val="0058748E"/>
    <w:rsid w:val="00593052"/>
    <w:rsid w:val="005A7C3F"/>
    <w:rsid w:val="005B0CC2"/>
    <w:rsid w:val="005B2717"/>
    <w:rsid w:val="005C3003"/>
    <w:rsid w:val="005D0B41"/>
    <w:rsid w:val="005D5D0E"/>
    <w:rsid w:val="00603453"/>
    <w:rsid w:val="0062259D"/>
    <w:rsid w:val="00623136"/>
    <w:rsid w:val="00641A5B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92453"/>
    <w:rsid w:val="008E6EF9"/>
    <w:rsid w:val="008F16FD"/>
    <w:rsid w:val="00906F19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3D7A"/>
    <w:rsid w:val="00A95791"/>
    <w:rsid w:val="00A96FF4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663B7"/>
    <w:rsid w:val="00C76270"/>
    <w:rsid w:val="00C8224E"/>
    <w:rsid w:val="00C94C68"/>
    <w:rsid w:val="00CB14A3"/>
    <w:rsid w:val="00CB419D"/>
    <w:rsid w:val="00CC48D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C0BF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4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387</Words>
  <Characters>2325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43</cp:revision>
  <dcterms:created xsi:type="dcterms:W3CDTF">2021-04-20T12:35:00Z</dcterms:created>
  <dcterms:modified xsi:type="dcterms:W3CDTF">2026-07-30T10:48:00Z</dcterms:modified>
</cp:coreProperties>
</file>